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6446B" w14:textId="77777777" w:rsidR="00540B66" w:rsidRDefault="00540B66" w:rsidP="00540B66">
      <w:pPr>
        <w:pStyle w:val="NoSpacing"/>
      </w:pPr>
      <w:r>
        <w:rPr>
          <w:u w:val="single"/>
        </w:rPr>
        <w:t>John WHYTOM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1F9BA39A" w14:textId="77777777" w:rsidR="00540B66" w:rsidRDefault="00540B66" w:rsidP="00540B66">
      <w:pPr>
        <w:pStyle w:val="NoSpacing"/>
      </w:pPr>
    </w:p>
    <w:p w14:paraId="30DFFF8C" w14:textId="77777777" w:rsidR="00540B66" w:rsidRDefault="00540B66" w:rsidP="00540B66">
      <w:pPr>
        <w:pStyle w:val="NoSpacing"/>
      </w:pPr>
    </w:p>
    <w:p w14:paraId="1C5B64F8" w14:textId="77777777" w:rsidR="00540B66" w:rsidRDefault="00540B66" w:rsidP="00540B66">
      <w:pPr>
        <w:pStyle w:val="NoSpacing"/>
      </w:pPr>
      <w:r>
        <w:tab/>
        <w:t>1484</w:t>
      </w:r>
      <w:r>
        <w:tab/>
        <w:t>He made a plaint of debt against Robert Bray of Warminster,</w:t>
      </w:r>
    </w:p>
    <w:p w14:paraId="793D4007" w14:textId="77777777" w:rsidR="00540B66" w:rsidRDefault="00540B66" w:rsidP="00540B66">
      <w:pPr>
        <w:pStyle w:val="NoSpacing"/>
      </w:pPr>
      <w:r>
        <w:tab/>
      </w:r>
      <w:r>
        <w:tab/>
        <w:t xml:space="preserve">Wiltshire(q.v.), Thomas </w:t>
      </w:r>
      <w:proofErr w:type="spellStart"/>
      <w:r>
        <w:t>Nyll</w:t>
      </w:r>
      <w:proofErr w:type="spellEnd"/>
      <w:r>
        <w:t xml:space="preserve"> of </w:t>
      </w:r>
      <w:proofErr w:type="spellStart"/>
      <w:r>
        <w:t>Lydlinch</w:t>
      </w:r>
      <w:proofErr w:type="spellEnd"/>
      <w:r>
        <w:t xml:space="preserve">, Dorset(q.v.), Thomas </w:t>
      </w:r>
      <w:proofErr w:type="spellStart"/>
      <w:r>
        <w:t>Chyld</w:t>
      </w:r>
      <w:proofErr w:type="spellEnd"/>
      <w:r>
        <w:t xml:space="preserve"> of</w:t>
      </w:r>
    </w:p>
    <w:p w14:paraId="3DCE46C0" w14:textId="77777777" w:rsidR="00540B66" w:rsidRDefault="00540B66" w:rsidP="00540B66">
      <w:pPr>
        <w:pStyle w:val="NoSpacing"/>
      </w:pPr>
      <w:r>
        <w:tab/>
      </w:r>
      <w:r>
        <w:tab/>
      </w:r>
      <w:proofErr w:type="spellStart"/>
      <w:r>
        <w:t>Beaminster</w:t>
      </w:r>
      <w:proofErr w:type="spellEnd"/>
      <w:r>
        <w:t xml:space="preserve">(q.v.), also Thomas Rawdon of Wells, Somerset(q.v.) and his </w:t>
      </w:r>
    </w:p>
    <w:p w14:paraId="2D7D177B" w14:textId="77777777" w:rsidR="00540B66" w:rsidRDefault="00540B66" w:rsidP="00540B66">
      <w:pPr>
        <w:pStyle w:val="NoSpacing"/>
      </w:pPr>
      <w:r>
        <w:tab/>
      </w:r>
      <w:r>
        <w:tab/>
        <w:t>wife, Anne(q.v.), as the executors of William Ede of Bruton, Somerset(q.v.),</w:t>
      </w:r>
    </w:p>
    <w:p w14:paraId="32FA9A75" w14:textId="77777777" w:rsidR="00540B66" w:rsidRDefault="00540B66" w:rsidP="00540B66">
      <w:pPr>
        <w:pStyle w:val="NoSpacing"/>
      </w:pPr>
      <w:r>
        <w:tab/>
      </w:r>
      <w:r>
        <w:tab/>
        <w:t xml:space="preserve">and </w:t>
      </w:r>
      <w:proofErr w:type="gramStart"/>
      <w:r>
        <w:t>also</w:t>
      </w:r>
      <w:proofErr w:type="gramEnd"/>
      <w:r>
        <w:t xml:space="preserve"> Joan </w:t>
      </w:r>
      <w:proofErr w:type="spellStart"/>
      <w:r>
        <w:t>Melwych</w:t>
      </w:r>
      <w:proofErr w:type="spellEnd"/>
      <w:r>
        <w:t xml:space="preserve">(q.v.), as the executrix of William </w:t>
      </w:r>
      <w:proofErr w:type="spellStart"/>
      <w:r>
        <w:t>Melwyche</w:t>
      </w:r>
      <w:proofErr w:type="spellEnd"/>
      <w:r>
        <w:t xml:space="preserve"> of</w:t>
      </w:r>
    </w:p>
    <w:p w14:paraId="53044D00" w14:textId="77777777" w:rsidR="00540B66" w:rsidRDefault="00540B66" w:rsidP="00540B66">
      <w:pPr>
        <w:pStyle w:val="NoSpacing"/>
      </w:pPr>
      <w:r>
        <w:tab/>
      </w:r>
      <w:r>
        <w:tab/>
        <w:t>Portland, Dorset(q.v.).</w:t>
      </w:r>
    </w:p>
    <w:p w14:paraId="670AD250" w14:textId="77777777" w:rsidR="00540B66" w:rsidRDefault="00540B66" w:rsidP="00540B66">
      <w:pPr>
        <w:pStyle w:val="NoSpacing"/>
      </w:pPr>
      <w:r>
        <w:tab/>
      </w:r>
      <w:r>
        <w:tab/>
        <w:t>(</w:t>
      </w:r>
      <w:hyperlink r:id="rId6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253334AF" w14:textId="77777777" w:rsidR="00540B66" w:rsidRDefault="00540B66" w:rsidP="00540B66">
      <w:pPr>
        <w:pStyle w:val="NoSpacing"/>
      </w:pPr>
    </w:p>
    <w:p w14:paraId="3878ED73" w14:textId="77777777" w:rsidR="00540B66" w:rsidRDefault="00540B66" w:rsidP="00540B66">
      <w:pPr>
        <w:pStyle w:val="NoSpacing"/>
      </w:pPr>
      <w:bookmarkStart w:id="0" w:name="_GoBack"/>
      <w:bookmarkEnd w:id="0"/>
    </w:p>
    <w:p w14:paraId="123A2062" w14:textId="77777777" w:rsidR="00540B66" w:rsidRDefault="00540B66" w:rsidP="00540B66">
      <w:pPr>
        <w:pStyle w:val="NoSpacing"/>
      </w:pPr>
      <w:r>
        <w:t>19 April 2019</w:t>
      </w:r>
    </w:p>
    <w:p w14:paraId="70A7C33D" w14:textId="77777777" w:rsidR="006B2F86" w:rsidRPr="00E71FC3" w:rsidRDefault="00540B6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D507E" w14:textId="77777777" w:rsidR="00540B66" w:rsidRDefault="00540B66" w:rsidP="00E71FC3">
      <w:pPr>
        <w:spacing w:after="0" w:line="240" w:lineRule="auto"/>
      </w:pPr>
      <w:r>
        <w:separator/>
      </w:r>
    </w:p>
  </w:endnote>
  <w:endnote w:type="continuationSeparator" w:id="0">
    <w:p w14:paraId="33A11DDC" w14:textId="77777777" w:rsidR="00540B66" w:rsidRDefault="00540B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371D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9EB7A" w14:textId="77777777" w:rsidR="00540B66" w:rsidRDefault="00540B66" w:rsidP="00E71FC3">
      <w:pPr>
        <w:spacing w:after="0" w:line="240" w:lineRule="auto"/>
      </w:pPr>
      <w:r>
        <w:separator/>
      </w:r>
    </w:p>
  </w:footnote>
  <w:footnote w:type="continuationSeparator" w:id="0">
    <w:p w14:paraId="0FC4C106" w14:textId="77777777" w:rsidR="00540B66" w:rsidRDefault="00540B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B66"/>
    <w:rsid w:val="001A7C09"/>
    <w:rsid w:val="00540B6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F0FF9"/>
  <w15:chartTrackingRefBased/>
  <w15:docId w15:val="{1208D9EB-A01D-41A1-A387-7C0C4D36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40B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2019-04-28T20:19:00Z</dcterms:created>
  <dcterms:modified xsi:type="dcterms:W3CDTF">2019-04-28T20:19:00Z</dcterms:modified>
</cp:coreProperties>
</file>